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E7A" w:rsidRDefault="00DF0E7A" w:rsidP="00DF0E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KYNOT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DF0E7A" w:rsidRDefault="00DF0E7A" w:rsidP="00DF0E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0E7A" w:rsidRDefault="00DF0E7A" w:rsidP="00DF0E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0E7A" w:rsidRDefault="00DF0E7A" w:rsidP="00DF0E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Kent, into</w:t>
      </w:r>
    </w:p>
    <w:p w:rsidR="00DF0E7A" w:rsidRDefault="00DF0E7A" w:rsidP="00DF0E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Margaret Mutton(q.v.).</w:t>
      </w:r>
    </w:p>
    <w:p w:rsidR="00DF0E7A" w:rsidRDefault="00DF0E7A" w:rsidP="00DF0E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21-392)</w:t>
      </w:r>
    </w:p>
    <w:p w:rsidR="007E2DDC" w:rsidRPr="007E2DDC" w:rsidRDefault="007E2DDC" w:rsidP="007E2DD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E2DDC">
        <w:rPr>
          <w:rFonts w:ascii="Times New Roman" w:hAnsi="Times New Roman" w:cs="Times New Roman"/>
          <w:sz w:val="24"/>
          <w:szCs w:val="24"/>
        </w:rPr>
        <w:t>11 Nov.1420</w:t>
      </w:r>
      <w:r w:rsidRPr="007E2DDC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7E2DDC">
        <w:rPr>
          <w:rFonts w:ascii="Times New Roman" w:hAnsi="Times New Roman" w:cs="Times New Roman"/>
          <w:sz w:val="24"/>
          <w:szCs w:val="24"/>
        </w:rPr>
        <w:t>Shorne</w:t>
      </w:r>
      <w:proofErr w:type="spellEnd"/>
      <w:r w:rsidRPr="007E2DDC">
        <w:rPr>
          <w:rFonts w:ascii="Times New Roman" w:hAnsi="Times New Roman" w:cs="Times New Roman"/>
          <w:sz w:val="24"/>
          <w:szCs w:val="24"/>
        </w:rPr>
        <w:t>, Kent, into</w:t>
      </w:r>
    </w:p>
    <w:p w:rsidR="007E2DDC" w:rsidRPr="007E2DDC" w:rsidRDefault="007E2DDC" w:rsidP="007E2DD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E2DDC">
        <w:rPr>
          <w:rFonts w:ascii="Times New Roman" w:hAnsi="Times New Roman" w:cs="Times New Roman"/>
          <w:sz w:val="24"/>
          <w:szCs w:val="24"/>
        </w:rPr>
        <w:tab/>
      </w:r>
      <w:r w:rsidRPr="007E2DDC">
        <w:rPr>
          <w:rFonts w:ascii="Times New Roman" w:hAnsi="Times New Roman" w:cs="Times New Roman"/>
          <w:sz w:val="24"/>
          <w:szCs w:val="24"/>
        </w:rPr>
        <w:tab/>
        <w:t xml:space="preserve">land of the late Philip </w:t>
      </w:r>
      <w:proofErr w:type="spellStart"/>
      <w:r w:rsidRPr="007E2DDC">
        <w:rPr>
          <w:rFonts w:ascii="Times New Roman" w:hAnsi="Times New Roman" w:cs="Times New Roman"/>
          <w:sz w:val="24"/>
          <w:szCs w:val="24"/>
        </w:rPr>
        <w:t>Bokilton</w:t>
      </w:r>
      <w:proofErr w:type="spellEnd"/>
      <w:r w:rsidRPr="007E2DDC">
        <w:rPr>
          <w:rFonts w:ascii="Times New Roman" w:hAnsi="Times New Roman" w:cs="Times New Roman"/>
          <w:sz w:val="24"/>
          <w:szCs w:val="24"/>
        </w:rPr>
        <w:t>(q.v.).</w:t>
      </w:r>
    </w:p>
    <w:p w:rsidR="007E2DDC" w:rsidRPr="007E2DDC" w:rsidRDefault="007E2DDC" w:rsidP="007E2DD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E2DDC">
        <w:rPr>
          <w:rFonts w:ascii="Times New Roman" w:hAnsi="Times New Roman" w:cs="Times New Roman"/>
          <w:sz w:val="24"/>
          <w:szCs w:val="24"/>
        </w:rPr>
        <w:tab/>
      </w:r>
      <w:r w:rsidRPr="007E2DDC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7E2DDC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7E2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C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7E2DDC">
        <w:rPr>
          <w:rFonts w:ascii="Times New Roman" w:hAnsi="Times New Roman" w:cs="Times New Roman"/>
          <w:sz w:val="24"/>
          <w:szCs w:val="24"/>
        </w:rPr>
        <w:t xml:space="preserve">  21-466)</w:t>
      </w:r>
    </w:p>
    <w:p w:rsidR="00DF0E7A" w:rsidRDefault="00DF0E7A" w:rsidP="00DF0E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0E7A" w:rsidRDefault="00DF0E7A" w:rsidP="00DF0E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0E7A" w:rsidRDefault="00DF0E7A" w:rsidP="00DF0E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2016</w:t>
      </w:r>
    </w:p>
    <w:p w:rsidR="007E2DDC" w:rsidRPr="00A25B5B" w:rsidRDefault="007E2DDC" w:rsidP="00DF0E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2016</w:t>
      </w:r>
      <w:bookmarkStart w:id="0" w:name="_GoBack"/>
      <w:bookmarkEnd w:id="0"/>
    </w:p>
    <w:p w:rsidR="006B2F86" w:rsidRPr="00DF0E7A" w:rsidRDefault="007E2DD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DF0E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E7A" w:rsidRDefault="00DF0E7A" w:rsidP="00E71FC3">
      <w:pPr>
        <w:spacing w:after="0" w:line="240" w:lineRule="auto"/>
      </w:pPr>
      <w:r>
        <w:separator/>
      </w:r>
    </w:p>
  </w:endnote>
  <w:endnote w:type="continuationSeparator" w:id="0">
    <w:p w:rsidR="00DF0E7A" w:rsidRDefault="00DF0E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E7A" w:rsidRDefault="00DF0E7A" w:rsidP="00E71FC3">
      <w:pPr>
        <w:spacing w:after="0" w:line="240" w:lineRule="auto"/>
      </w:pPr>
      <w:r>
        <w:separator/>
      </w:r>
    </w:p>
  </w:footnote>
  <w:footnote w:type="continuationSeparator" w:id="0">
    <w:p w:rsidR="00DF0E7A" w:rsidRDefault="00DF0E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E7A"/>
    <w:rsid w:val="007E2DDC"/>
    <w:rsid w:val="00AB52E8"/>
    <w:rsid w:val="00B16D3F"/>
    <w:rsid w:val="00DF0E7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431D6"/>
  <w15:chartTrackingRefBased/>
  <w15:docId w15:val="{5670B159-7619-4D52-9810-6ED121316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2016-05-10T15:57:00Z</dcterms:created>
  <dcterms:modified xsi:type="dcterms:W3CDTF">2016-09-13T07:01:00Z</dcterms:modified>
</cp:coreProperties>
</file>